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6DF4" w14:textId="77777777" w:rsidR="00FB3DD4" w:rsidRDefault="00FB3DD4" w:rsidP="00FB3D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OSMONDERLEY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fl.1413-14)</w:t>
      </w:r>
    </w:p>
    <w:p w14:paraId="172206C8" w14:textId="77777777" w:rsidR="00FB3DD4" w:rsidRDefault="00FB3DD4" w:rsidP="00FB3DD4">
      <w:pPr>
        <w:pStyle w:val="NoSpacing"/>
        <w:rPr>
          <w:rFonts w:cs="Times New Roman"/>
          <w:szCs w:val="24"/>
        </w:rPr>
      </w:pPr>
    </w:p>
    <w:p w14:paraId="0F6AD1AB" w14:textId="77777777" w:rsidR="00FB3DD4" w:rsidRDefault="00FB3DD4" w:rsidP="00FB3DD4">
      <w:pPr>
        <w:pStyle w:val="NoSpacing"/>
        <w:rPr>
          <w:rFonts w:cs="Times New Roman"/>
          <w:szCs w:val="24"/>
        </w:rPr>
      </w:pPr>
    </w:p>
    <w:p w14:paraId="0FFA4AA4" w14:textId="77777777" w:rsidR="00FB3DD4" w:rsidRDefault="00FB3DD4" w:rsidP="00FB3D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Nov.1413</w:t>
      </w:r>
      <w:r>
        <w:rPr>
          <w:rFonts w:cs="Times New Roman"/>
          <w:szCs w:val="24"/>
        </w:rPr>
        <w:tab/>
        <w:t>On a commission of the peace for Cumberland.  (C.P.R. 1413-16 p.417)</w:t>
      </w:r>
    </w:p>
    <w:p w14:paraId="100E2DED" w14:textId="77777777" w:rsidR="00FB3DD4" w:rsidRDefault="00FB3DD4" w:rsidP="00FB3D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Jul.</w:t>
      </w: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On a similar commission.   (ibid.)</w:t>
      </w:r>
    </w:p>
    <w:p w14:paraId="0B04A75B" w14:textId="77777777" w:rsidR="00FB3DD4" w:rsidRDefault="00FB3DD4" w:rsidP="00FB3DD4">
      <w:pPr>
        <w:pStyle w:val="NoSpacing"/>
        <w:rPr>
          <w:rFonts w:cs="Times New Roman"/>
          <w:szCs w:val="24"/>
        </w:rPr>
      </w:pPr>
    </w:p>
    <w:p w14:paraId="4C9501C2" w14:textId="77777777" w:rsidR="00FB3DD4" w:rsidRDefault="00FB3DD4" w:rsidP="00FB3DD4">
      <w:pPr>
        <w:pStyle w:val="NoSpacing"/>
        <w:rPr>
          <w:rFonts w:cs="Times New Roman"/>
          <w:szCs w:val="24"/>
        </w:rPr>
      </w:pPr>
    </w:p>
    <w:p w14:paraId="0B71560F" w14:textId="77777777" w:rsidR="00FB3DD4" w:rsidRDefault="00FB3DD4" w:rsidP="00FB3D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74A7AA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6E7A" w14:textId="77777777" w:rsidR="00FB3DD4" w:rsidRDefault="00FB3DD4" w:rsidP="009139A6">
      <w:r>
        <w:separator/>
      </w:r>
    </w:p>
  </w:endnote>
  <w:endnote w:type="continuationSeparator" w:id="0">
    <w:p w14:paraId="5FF163D9" w14:textId="77777777" w:rsidR="00FB3DD4" w:rsidRDefault="00FB3D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0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BE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B9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8622" w14:textId="77777777" w:rsidR="00FB3DD4" w:rsidRDefault="00FB3DD4" w:rsidP="009139A6">
      <w:r>
        <w:separator/>
      </w:r>
    </w:p>
  </w:footnote>
  <w:footnote w:type="continuationSeparator" w:id="0">
    <w:p w14:paraId="16519618" w14:textId="77777777" w:rsidR="00FB3DD4" w:rsidRDefault="00FB3D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68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61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F0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D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F77A"/>
  <w15:chartTrackingRefBased/>
  <w15:docId w15:val="{472D6A2B-9C05-4EA9-8A17-43F52CAB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2023-12-21T19:29:00Z</dcterms:created>
  <dcterms:modified xsi:type="dcterms:W3CDTF">2023-12-21T19:30:00Z</dcterms:modified>
</cp:coreProperties>
</file>